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A0DE5" w14:textId="77777777" w:rsidR="00C51553" w:rsidRDefault="00C51553" w:rsidP="00C5155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Henry NOBLE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5863E4B4" w14:textId="77777777" w:rsidR="00C51553" w:rsidRDefault="00C51553" w:rsidP="00C5155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Farringdon Without Ward, London.</w:t>
      </w:r>
    </w:p>
    <w:p w14:paraId="0B49B76B" w14:textId="77777777" w:rsidR="00C51553" w:rsidRDefault="00C51553" w:rsidP="00C51553">
      <w:pPr>
        <w:pStyle w:val="NoSpacing"/>
        <w:rPr>
          <w:rFonts w:eastAsia="Times New Roman" w:cs="Times New Roman"/>
          <w:szCs w:val="24"/>
        </w:rPr>
      </w:pPr>
    </w:p>
    <w:p w14:paraId="260E382C" w14:textId="77777777" w:rsidR="00C51553" w:rsidRDefault="00C51553" w:rsidP="00C51553">
      <w:pPr>
        <w:pStyle w:val="NoSpacing"/>
        <w:rPr>
          <w:rFonts w:eastAsia="Times New Roman" w:cs="Times New Roman"/>
          <w:szCs w:val="24"/>
        </w:rPr>
      </w:pPr>
    </w:p>
    <w:p w14:paraId="0A8DC196" w14:textId="77777777" w:rsidR="00C51553" w:rsidRDefault="00C51553" w:rsidP="00C51553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He was elected a scavenger.</w:t>
      </w:r>
    </w:p>
    <w:p w14:paraId="7B48438C" w14:textId="77777777" w:rsidR="00C51553" w:rsidRDefault="00C51553" w:rsidP="00C51553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1E544A92" w14:textId="77777777" w:rsidR="00C51553" w:rsidRDefault="00C51553" w:rsidP="00C51553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p.552)</w:t>
      </w:r>
    </w:p>
    <w:p w14:paraId="22BD8E7E" w14:textId="77777777" w:rsidR="00C51553" w:rsidRDefault="00C51553" w:rsidP="00C51553">
      <w:pPr>
        <w:pStyle w:val="NoSpacing"/>
        <w:ind w:left="1440"/>
        <w:rPr>
          <w:rFonts w:eastAsia="Times New Roman" w:cs="Times New Roman"/>
          <w:szCs w:val="24"/>
        </w:rPr>
      </w:pPr>
    </w:p>
    <w:p w14:paraId="5D104E3D" w14:textId="77777777" w:rsidR="00C51553" w:rsidRDefault="00C51553" w:rsidP="00C51553">
      <w:pPr>
        <w:pStyle w:val="NoSpacing"/>
        <w:rPr>
          <w:rFonts w:eastAsia="Times New Roman" w:cs="Times New Roman"/>
          <w:szCs w:val="24"/>
        </w:rPr>
      </w:pPr>
    </w:p>
    <w:p w14:paraId="55966B87" w14:textId="77777777" w:rsidR="00C51553" w:rsidRDefault="00C51553" w:rsidP="00C5155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December 2023</w:t>
      </w:r>
    </w:p>
    <w:p w14:paraId="4A52AB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E335E" w14:textId="77777777" w:rsidR="00C51553" w:rsidRDefault="00C51553" w:rsidP="009139A6">
      <w:r>
        <w:separator/>
      </w:r>
    </w:p>
  </w:endnote>
  <w:endnote w:type="continuationSeparator" w:id="0">
    <w:p w14:paraId="58D135B1" w14:textId="77777777" w:rsidR="00C51553" w:rsidRDefault="00C515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12B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E661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3EB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45387" w14:textId="77777777" w:rsidR="00C51553" w:rsidRDefault="00C51553" w:rsidP="009139A6">
      <w:r>
        <w:separator/>
      </w:r>
    </w:p>
  </w:footnote>
  <w:footnote w:type="continuationSeparator" w:id="0">
    <w:p w14:paraId="01D91AD8" w14:textId="77777777" w:rsidR="00C51553" w:rsidRDefault="00C515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4B6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63E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E2E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5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5155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28B73"/>
  <w15:chartTrackingRefBased/>
  <w15:docId w15:val="{F455778B-76FD-44CA-89A8-9183ABC5E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2023-12-26T07:47:00Z</dcterms:created>
  <dcterms:modified xsi:type="dcterms:W3CDTF">2023-12-26T07:48:00Z</dcterms:modified>
</cp:coreProperties>
</file>